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A170D" w14:textId="22C309A5" w:rsidR="00BA00AB" w:rsidRDefault="00272AA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PEPIR</w:t>
      </w:r>
      <w:r>
        <w:rPr>
          <w:rFonts w:cs="Times New Roman"/>
          <w:szCs w:val="24"/>
        </w:rPr>
        <w:t xml:space="preserve">       (fl.1462-3)</w:t>
      </w:r>
    </w:p>
    <w:p w14:paraId="2F55C706" w14:textId="4A09819D" w:rsidR="00272AAB" w:rsidRDefault="00272AA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69BE3C26" w14:textId="42166F06" w:rsidR="00272AAB" w:rsidRDefault="00272AAB" w:rsidP="009139A6">
      <w:pPr>
        <w:pStyle w:val="NoSpacing"/>
        <w:rPr>
          <w:rFonts w:cs="Times New Roman"/>
          <w:szCs w:val="24"/>
        </w:rPr>
      </w:pPr>
    </w:p>
    <w:p w14:paraId="71ADFE43" w14:textId="3B003C50" w:rsidR="00272AAB" w:rsidRDefault="00272AAB" w:rsidP="009139A6">
      <w:pPr>
        <w:pStyle w:val="NoSpacing"/>
        <w:rPr>
          <w:rFonts w:cs="Times New Roman"/>
          <w:szCs w:val="24"/>
        </w:rPr>
      </w:pPr>
    </w:p>
    <w:p w14:paraId="1316992A" w14:textId="440857C7" w:rsidR="00272AAB" w:rsidRDefault="00272AA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1462-3</w:t>
      </w:r>
      <w:r>
        <w:rPr>
          <w:rFonts w:cs="Times New Roman"/>
          <w:szCs w:val="24"/>
        </w:rPr>
        <w:tab/>
        <w:t>He was apprentice of Thomas Pope of London, cutler(q.v.).</w:t>
      </w:r>
    </w:p>
    <w:p w14:paraId="0F1C4E54" w14:textId="4BF5A89C" w:rsidR="00272AAB" w:rsidRDefault="00272AAB" w:rsidP="009139A6">
      <w:pPr>
        <w:pStyle w:val="NoSpacing"/>
        <w:rPr>
          <w:rFonts w:cs="Times New Roman"/>
          <w:szCs w:val="24"/>
        </w:rPr>
      </w:pPr>
    </w:p>
    <w:p w14:paraId="2A523613" w14:textId="2EF142BB" w:rsidR="00272AAB" w:rsidRDefault="00272AAB" w:rsidP="009139A6">
      <w:pPr>
        <w:pStyle w:val="NoSpacing"/>
        <w:rPr>
          <w:rFonts w:cs="Times New Roman"/>
          <w:szCs w:val="24"/>
        </w:rPr>
      </w:pPr>
    </w:p>
    <w:p w14:paraId="53D3A98B" w14:textId="75E541D3" w:rsidR="00272AAB" w:rsidRPr="00272AAB" w:rsidRDefault="00272AA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February 202</w:t>
      </w:r>
    </w:p>
    <w:sectPr w:rsidR="00272AAB" w:rsidRPr="00272A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55AE" w14:textId="77777777" w:rsidR="00272AAB" w:rsidRDefault="00272AAB" w:rsidP="009139A6">
      <w:r>
        <w:separator/>
      </w:r>
    </w:p>
  </w:endnote>
  <w:endnote w:type="continuationSeparator" w:id="0">
    <w:p w14:paraId="5C802737" w14:textId="77777777" w:rsidR="00272AAB" w:rsidRDefault="00272A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A4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6A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28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1906" w14:textId="77777777" w:rsidR="00272AAB" w:rsidRDefault="00272AAB" w:rsidP="009139A6">
      <w:r>
        <w:separator/>
      </w:r>
    </w:p>
  </w:footnote>
  <w:footnote w:type="continuationSeparator" w:id="0">
    <w:p w14:paraId="2DB7AE26" w14:textId="77777777" w:rsidR="00272AAB" w:rsidRDefault="00272A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A9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983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303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AAB"/>
    <w:rsid w:val="000666E0"/>
    <w:rsid w:val="00195EE0"/>
    <w:rsid w:val="002510B7"/>
    <w:rsid w:val="00272AA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681B6"/>
  <w15:chartTrackingRefBased/>
  <w15:docId w15:val="{4D2C6E87-918C-4BEF-8069-582A394B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2023-02-04T15:16:00Z</dcterms:created>
  <dcterms:modified xsi:type="dcterms:W3CDTF">2023-02-04T15:20:00Z</dcterms:modified>
</cp:coreProperties>
</file>